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B7" w:rsidRDefault="008336B7">
      <w:pPr>
        <w:pStyle w:val="Heading1"/>
        <w:tabs>
          <w:tab w:val="left" w:pos="792"/>
          <w:tab w:val="left" w:pos="6912"/>
        </w:tabs>
        <w:ind w:left="0" w:firstLine="0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Приложение № 2 </w:t>
      </w:r>
    </w:p>
    <w:p w:rsidR="008336B7" w:rsidRDefault="008336B7">
      <w:pPr>
        <w:ind w:left="5812"/>
        <w:jc w:val="righ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8336B7" w:rsidRDefault="008336B7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8336B7" w:rsidRDefault="008336B7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8336B7" w:rsidRDefault="008336B7">
      <w:pPr>
        <w:ind w:right="560"/>
        <w:jc w:val="right"/>
        <w:rPr>
          <w:szCs w:val="28"/>
        </w:rPr>
      </w:pPr>
      <w:r>
        <w:rPr>
          <w:szCs w:val="28"/>
        </w:rPr>
        <w:t xml:space="preserve">Каневского района на 2017- 2019 годы» </w:t>
      </w:r>
    </w:p>
    <w:p w:rsidR="008336B7" w:rsidRDefault="008336B7">
      <w:pPr>
        <w:rPr>
          <w:szCs w:val="28"/>
        </w:rPr>
      </w:pPr>
    </w:p>
    <w:p w:rsidR="008336B7" w:rsidRDefault="008336B7">
      <w:pPr>
        <w:jc w:val="center"/>
        <w:rPr>
          <w:bCs/>
          <w:szCs w:val="28"/>
        </w:rPr>
      </w:pPr>
    </w:p>
    <w:p w:rsidR="008336B7" w:rsidRDefault="008336B7">
      <w:pPr>
        <w:jc w:val="center"/>
        <w:rPr>
          <w:bCs/>
          <w:color w:val="000000"/>
          <w:szCs w:val="28"/>
        </w:rPr>
      </w:pPr>
    </w:p>
    <w:p w:rsidR="008336B7" w:rsidRDefault="008336B7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8336B7" w:rsidRDefault="008336B7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«Мероприятия в области коммунального хозяйства»</w:t>
      </w:r>
    </w:p>
    <w:p w:rsidR="008336B7" w:rsidRDefault="008336B7">
      <w:pPr>
        <w:rPr>
          <w:szCs w:val="28"/>
        </w:rPr>
      </w:pPr>
    </w:p>
    <w:p w:rsidR="008336B7" w:rsidRDefault="008336B7">
      <w:pPr>
        <w:jc w:val="center"/>
        <w:rPr>
          <w:szCs w:val="28"/>
        </w:rPr>
      </w:pPr>
      <w:r>
        <w:rPr>
          <w:szCs w:val="28"/>
        </w:rPr>
        <w:t>ПАСПОРТ ПОДПРОГРАММЫ</w:t>
      </w:r>
    </w:p>
    <w:p w:rsidR="008336B7" w:rsidRDefault="008336B7">
      <w:pPr>
        <w:jc w:val="center"/>
        <w:rPr>
          <w:szCs w:val="28"/>
        </w:rPr>
      </w:pPr>
    </w:p>
    <w:tbl>
      <w:tblPr>
        <w:tblW w:w="9895" w:type="dxa"/>
        <w:tblInd w:w="-3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3571"/>
        <w:gridCol w:w="6324"/>
      </w:tblGrid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>
            <w:pPr>
              <w:pStyle w:val="a3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Default="008336B7">
            <w:pPr>
              <w:pStyle w:val="a3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 w:rsidP="00461831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8336B7" w:rsidRDefault="008336B7">
            <w:pPr>
              <w:pStyle w:val="a3"/>
              <w:snapToGrid w:val="0"/>
            </w:pP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Pr="00083843" w:rsidRDefault="008336B7">
            <w:pPr>
              <w:pStyle w:val="a2"/>
              <w:rPr>
                <w:rFonts w:ascii="Times New Roman" w:hAnsi="Times New Roman" w:cs="Times New Roman"/>
              </w:rPr>
            </w:pPr>
            <w:r w:rsidRPr="0008384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0838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 w:rsidRPr="000838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>
            <w:pPr>
              <w:pStyle w:val="a3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Pr="00083843" w:rsidRDefault="008336B7">
            <w:pPr>
              <w:pStyle w:val="a2"/>
              <w:rPr>
                <w:rFonts w:ascii="Times New Roman" w:hAnsi="Times New Roman" w:cs="Times New Roman"/>
              </w:rPr>
            </w:pPr>
            <w:r w:rsidRPr="00083843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>
            <w:pPr>
              <w:pStyle w:val="a3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Default="008336B7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</w:t>
            </w:r>
          </w:p>
        </w:tc>
      </w:tr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>
            <w:pPr>
              <w:pStyle w:val="a3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Default="008336B7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материалов.</w:t>
            </w:r>
          </w:p>
        </w:tc>
      </w:tr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>
            <w:pPr>
              <w:pStyle w:val="a3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Default="008336B7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8336B7" w:rsidTr="000D2DE3">
        <w:tc>
          <w:tcPr>
            <w:tcW w:w="3571" w:type="dxa"/>
            <w:tcMar>
              <w:left w:w="50" w:type="dxa"/>
            </w:tcMar>
          </w:tcPr>
          <w:p w:rsidR="008336B7" w:rsidRDefault="008336B7">
            <w:pPr>
              <w:pStyle w:val="a3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24" w:type="dxa"/>
            <w:tcBorders>
              <w:left w:val="single" w:sz="4" w:space="0" w:color="000001"/>
              <w:right w:val="single" w:sz="4" w:space="0" w:color="000001"/>
            </w:tcBorders>
            <w:tcMar>
              <w:left w:w="50" w:type="dxa"/>
            </w:tcMar>
          </w:tcPr>
          <w:p w:rsidR="008336B7" w:rsidRDefault="008336B7">
            <w:pPr>
              <w:pStyle w:val="a4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772,2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8336B7" w:rsidRDefault="008336B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272,2 тыс. руб.</w:t>
            </w:r>
          </w:p>
          <w:p w:rsidR="008336B7" w:rsidRDefault="008336B7">
            <w:pPr>
              <w:pStyle w:val="a3"/>
            </w:pPr>
            <w:r>
              <w:rPr>
                <w:sz w:val="28"/>
                <w:szCs w:val="28"/>
              </w:rPr>
              <w:t>2018 год – 0,0 тыс. руб</w:t>
            </w:r>
          </w:p>
          <w:p w:rsidR="008336B7" w:rsidRDefault="008336B7">
            <w:pPr>
              <w:pStyle w:val="a3"/>
            </w:pPr>
            <w:r>
              <w:rPr>
                <w:sz w:val="28"/>
                <w:szCs w:val="28"/>
              </w:rPr>
              <w:t>2019 год – 500,0 тыс. руб.</w:t>
            </w:r>
          </w:p>
        </w:tc>
      </w:tr>
    </w:tbl>
    <w:p w:rsidR="008336B7" w:rsidRDefault="008336B7">
      <w:pPr>
        <w:jc w:val="center"/>
        <w:rPr>
          <w:b/>
          <w:bCs/>
          <w:szCs w:val="28"/>
        </w:rPr>
      </w:pPr>
    </w:p>
    <w:p w:rsidR="008336B7" w:rsidRDefault="008336B7">
      <w:pPr>
        <w:jc w:val="center"/>
        <w:rPr>
          <w:b/>
          <w:bCs/>
          <w:szCs w:val="28"/>
        </w:rPr>
      </w:pPr>
    </w:p>
    <w:p w:rsidR="008336B7" w:rsidRDefault="008336B7">
      <w:pPr>
        <w:jc w:val="center"/>
        <w:rPr>
          <w:b/>
          <w:bCs/>
          <w:szCs w:val="28"/>
        </w:rPr>
      </w:pPr>
    </w:p>
    <w:p w:rsidR="008336B7" w:rsidRPr="00A6705B" w:rsidRDefault="008336B7" w:rsidP="00461831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8336B7" w:rsidRPr="00A6705B" w:rsidRDefault="008336B7" w:rsidP="00461831">
      <w:pPr>
        <w:rPr>
          <w:b/>
        </w:rPr>
      </w:pPr>
    </w:p>
    <w:p w:rsidR="008336B7" w:rsidRDefault="008336B7">
      <w:pPr>
        <w:rPr>
          <w:szCs w:val="28"/>
        </w:rPr>
      </w:pPr>
      <w:r>
        <w:rPr>
          <w:szCs w:val="28"/>
        </w:rPr>
        <w:t>В настоящее время есть необходимость по созданию новых водопроводных линий, а также своевременное техническое обслуживание уже существующих.</w:t>
      </w:r>
    </w:p>
    <w:p w:rsidR="008336B7" w:rsidRDefault="008336B7">
      <w:pPr>
        <w:rPr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8336B7" w:rsidRDefault="008336B7">
      <w:pPr>
        <w:rPr>
          <w:bCs/>
          <w:szCs w:val="28"/>
        </w:rPr>
      </w:pPr>
      <w:r>
        <w:rPr>
          <w:szCs w:val="28"/>
        </w:rPr>
        <w:t xml:space="preserve">В целях развития водоснабжения лежит удовлетворение населения в таких сферах как оптимизация качественного водоснабжения. </w:t>
      </w:r>
    </w:p>
    <w:p w:rsidR="008336B7" w:rsidRDefault="008336B7" w:rsidP="0046183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36B7" w:rsidRPr="00461831" w:rsidRDefault="008336B7" w:rsidP="0046183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61831">
        <w:rPr>
          <w:rFonts w:ascii="Times New Roman" w:hAnsi="Times New Roman" w:cs="Times New Roman"/>
          <w:b/>
          <w:bCs/>
          <w:sz w:val="28"/>
          <w:szCs w:val="28"/>
        </w:rPr>
        <w:t>2. Цели, задачи, целевые показатели достижения целей и решения задач, сроки и этапы реализации Подпрограммы</w:t>
      </w:r>
    </w:p>
    <w:p w:rsidR="008336B7" w:rsidRDefault="008336B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336B7" w:rsidRDefault="008336B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качества водоснабжения на территории поселения  и своевременное техническое обслуживание</w:t>
      </w:r>
    </w:p>
    <w:p w:rsidR="008336B7" w:rsidRDefault="008336B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6" w:type="dxa"/>
        <w:tblInd w:w="2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589"/>
        <w:gridCol w:w="3389"/>
        <w:gridCol w:w="1544"/>
        <w:gridCol w:w="951"/>
        <w:gridCol w:w="1053"/>
        <w:gridCol w:w="955"/>
        <w:gridCol w:w="845"/>
      </w:tblGrid>
      <w:tr w:rsidR="008336B7" w:rsidTr="003058B6">
        <w:trPr>
          <w:cantSplit/>
          <w:trHeight w:val="640"/>
        </w:trPr>
        <w:tc>
          <w:tcPr>
            <w:tcW w:w="589" w:type="dxa"/>
            <w:tcMar>
              <w:left w:w="103" w:type="dxa"/>
            </w:tcMar>
          </w:tcPr>
          <w:p w:rsidR="008336B7" w:rsidRDefault="008336B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3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44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5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widowControl/>
            </w:pPr>
            <w:r>
              <w:rPr>
                <w:szCs w:val="28"/>
              </w:rPr>
              <w:t>Всего</w:t>
            </w:r>
          </w:p>
          <w:p w:rsidR="008336B7" w:rsidRDefault="008336B7">
            <w:pPr>
              <w:pStyle w:val="a5"/>
            </w:pPr>
          </w:p>
        </w:tc>
        <w:tc>
          <w:tcPr>
            <w:tcW w:w="105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55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jc w:val="center"/>
            </w:pPr>
            <w:r>
              <w:rPr>
                <w:szCs w:val="28"/>
              </w:rPr>
              <w:t>2018 год</w:t>
            </w:r>
          </w:p>
        </w:tc>
        <w:tc>
          <w:tcPr>
            <w:tcW w:w="845" w:type="dxa"/>
            <w:tcBorders>
              <w:left w:val="single" w:sz="4" w:space="0" w:color="000001"/>
              <w:right w:val="single" w:sz="4" w:space="0" w:color="000001"/>
            </w:tcBorders>
          </w:tcPr>
          <w:p w:rsidR="008336B7" w:rsidRDefault="008336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 год</w:t>
            </w:r>
          </w:p>
        </w:tc>
      </w:tr>
      <w:tr w:rsidR="008336B7" w:rsidRPr="00211044" w:rsidTr="00C508CF">
        <w:tc>
          <w:tcPr>
            <w:tcW w:w="589" w:type="dxa"/>
            <w:tcMar>
              <w:left w:w="103" w:type="dxa"/>
            </w:tcMar>
          </w:tcPr>
          <w:p w:rsidR="008336B7" w:rsidRPr="00211044" w:rsidRDefault="008336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Оформление проектно –сметной документации в области коммунального хозяйства</w:t>
            </w:r>
          </w:p>
        </w:tc>
        <w:tc>
          <w:tcPr>
            <w:tcW w:w="1544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5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  <w:tcBorders>
              <w:left w:val="single" w:sz="4" w:space="0" w:color="000001"/>
              <w:right w:val="single" w:sz="4" w:space="0" w:color="000001"/>
            </w:tcBorders>
          </w:tcPr>
          <w:p w:rsidR="008336B7" w:rsidRPr="00211044" w:rsidRDefault="008336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336B7" w:rsidRPr="00211044" w:rsidTr="00C508CF">
        <w:tc>
          <w:tcPr>
            <w:tcW w:w="589" w:type="dxa"/>
            <w:tcMar>
              <w:left w:w="103" w:type="dxa"/>
            </w:tcMar>
          </w:tcPr>
          <w:p w:rsidR="008336B7" w:rsidRPr="00211044" w:rsidRDefault="008336B7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9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2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44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 w:rsidP="00AD582D">
            <w:pPr>
              <w:pStyle w:val="a5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Pr="00211044" w:rsidRDefault="008336B7" w:rsidP="00AD58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5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8336B7" w:rsidRPr="00211044" w:rsidRDefault="008336B7" w:rsidP="00AD58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  <w:tcBorders>
              <w:left w:val="single" w:sz="4" w:space="0" w:color="000001"/>
              <w:right w:val="single" w:sz="4" w:space="0" w:color="000001"/>
            </w:tcBorders>
          </w:tcPr>
          <w:p w:rsidR="008336B7" w:rsidRPr="00211044" w:rsidRDefault="008336B7" w:rsidP="00AD58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0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336B7" w:rsidRPr="00211044" w:rsidRDefault="008336B7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 годы.</w:t>
      </w:r>
    </w:p>
    <w:p w:rsidR="008336B7" w:rsidRPr="00876CAD" w:rsidRDefault="008336B7" w:rsidP="00461831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8336B7" w:rsidRDefault="008336B7" w:rsidP="00461831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 2.1 к подпрограмме.</w:t>
      </w:r>
    </w:p>
    <w:p w:rsidR="008336B7" w:rsidRDefault="008336B7" w:rsidP="00461831">
      <w:pPr>
        <w:tabs>
          <w:tab w:val="left" w:pos="2205"/>
          <w:tab w:val="center" w:pos="4960"/>
        </w:tabs>
        <w:ind w:left="360"/>
        <w:jc w:val="center"/>
        <w:rPr>
          <w:bCs/>
          <w:szCs w:val="28"/>
        </w:rPr>
      </w:pPr>
    </w:p>
    <w:p w:rsidR="008336B7" w:rsidRPr="00461831" w:rsidRDefault="008336B7" w:rsidP="00461831">
      <w:pPr>
        <w:tabs>
          <w:tab w:val="left" w:pos="2205"/>
          <w:tab w:val="center" w:pos="4960"/>
        </w:tabs>
        <w:ind w:left="360"/>
        <w:jc w:val="center"/>
        <w:rPr>
          <w:b/>
          <w:bCs/>
          <w:szCs w:val="28"/>
        </w:rPr>
      </w:pPr>
      <w:r w:rsidRPr="00461831">
        <w:rPr>
          <w:b/>
          <w:bCs/>
          <w:szCs w:val="28"/>
        </w:rPr>
        <w:t>4.Обоснование ресурсного обеспечения подпрограммы</w:t>
      </w:r>
    </w:p>
    <w:p w:rsidR="008336B7" w:rsidRPr="00461831" w:rsidRDefault="008336B7">
      <w:pPr>
        <w:tabs>
          <w:tab w:val="left" w:pos="2205"/>
          <w:tab w:val="center" w:pos="4960"/>
        </w:tabs>
        <w:ind w:left="360"/>
        <w:rPr>
          <w:b/>
          <w:bCs/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576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/>
      </w:tblPr>
      <w:tblGrid>
        <w:gridCol w:w="3926"/>
        <w:gridCol w:w="2033"/>
        <w:gridCol w:w="1817"/>
        <w:gridCol w:w="1800"/>
      </w:tblGrid>
      <w:tr w:rsidR="008336B7" w:rsidTr="00C508CF">
        <w:tc>
          <w:tcPr>
            <w:tcW w:w="3926" w:type="dxa"/>
            <w:tcMar>
              <w:left w:w="103" w:type="dxa"/>
            </w:tcMar>
          </w:tcPr>
          <w:p w:rsidR="008336B7" w:rsidRDefault="008336B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3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2017 год</w:t>
            </w:r>
          </w:p>
        </w:tc>
        <w:tc>
          <w:tcPr>
            <w:tcW w:w="1817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00" w:type="dxa"/>
            <w:tcBorders>
              <w:left w:val="single" w:sz="4" w:space="0" w:color="000001"/>
              <w:right w:val="single" w:sz="4" w:space="0" w:color="000001"/>
            </w:tcBorders>
          </w:tcPr>
          <w:p w:rsidR="008336B7" w:rsidRDefault="008336B7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8336B7" w:rsidTr="00C508CF">
        <w:tc>
          <w:tcPr>
            <w:tcW w:w="3926" w:type="dxa"/>
            <w:tcMar>
              <w:left w:w="103" w:type="dxa"/>
            </w:tcMar>
          </w:tcPr>
          <w:p w:rsidR="008336B7" w:rsidRDefault="008336B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szCs w:val="28"/>
              </w:rPr>
              <w:t>772,2</w:t>
            </w:r>
          </w:p>
        </w:tc>
        <w:tc>
          <w:tcPr>
            <w:tcW w:w="2033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szCs w:val="28"/>
              </w:rPr>
              <w:t>272,2</w:t>
            </w:r>
          </w:p>
        </w:tc>
        <w:tc>
          <w:tcPr>
            <w:tcW w:w="1817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8336B7" w:rsidRDefault="008336B7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szCs w:val="28"/>
              </w:rPr>
              <w:t>0,0</w:t>
            </w:r>
          </w:p>
        </w:tc>
        <w:tc>
          <w:tcPr>
            <w:tcW w:w="1800" w:type="dxa"/>
            <w:tcBorders>
              <w:left w:val="single" w:sz="4" w:space="0" w:color="000001"/>
              <w:right w:val="single" w:sz="4" w:space="0" w:color="000001"/>
            </w:tcBorders>
          </w:tcPr>
          <w:p w:rsidR="008336B7" w:rsidRDefault="008336B7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</w:tbl>
    <w:p w:rsidR="008336B7" w:rsidRDefault="008336B7">
      <w:pPr>
        <w:tabs>
          <w:tab w:val="left" w:pos="2205"/>
          <w:tab w:val="center" w:pos="4960"/>
        </w:tabs>
        <w:rPr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rPr>
          <w:szCs w:val="28"/>
        </w:rPr>
      </w:pPr>
      <w:r>
        <w:rPr>
          <w:szCs w:val="28"/>
        </w:rPr>
        <w:t xml:space="preserve">Объем финансирования мероприятий на 2017-2019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8336B7" w:rsidRDefault="008336B7">
      <w:pPr>
        <w:tabs>
          <w:tab w:val="left" w:pos="2205"/>
          <w:tab w:val="center" w:pos="4960"/>
        </w:tabs>
        <w:rPr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rPr>
          <w:bCs/>
          <w:szCs w:val="28"/>
        </w:rPr>
      </w:pPr>
    </w:p>
    <w:p w:rsidR="008336B7" w:rsidRPr="00461831" w:rsidRDefault="008336B7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461831">
        <w:rPr>
          <w:b/>
          <w:bCs/>
          <w:szCs w:val="28"/>
        </w:rPr>
        <w:t>5. Механизм реализации подпрограммы</w:t>
      </w:r>
    </w:p>
    <w:p w:rsidR="008336B7" w:rsidRDefault="008336B7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8336B7" w:rsidRDefault="008336B7">
      <w:pPr>
        <w:tabs>
          <w:tab w:val="left" w:pos="2205"/>
          <w:tab w:val="center" w:pos="4960"/>
        </w:tabs>
        <w:rPr>
          <w:bCs/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rPr>
          <w:bCs/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rPr>
          <w:bCs/>
          <w:szCs w:val="28"/>
        </w:rPr>
      </w:pPr>
    </w:p>
    <w:p w:rsidR="008336B7" w:rsidRDefault="008336B7" w:rsidP="000C0C4B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8336B7" w:rsidRDefault="008336B7" w:rsidP="000C0C4B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8336B7" w:rsidRDefault="008336B7" w:rsidP="000C0C4B">
      <w:pPr>
        <w:rPr>
          <w:szCs w:val="28"/>
        </w:rPr>
      </w:pPr>
      <w:r>
        <w:rPr>
          <w:szCs w:val="28"/>
        </w:rPr>
        <w:t xml:space="preserve">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О.Н.Левченко</w:t>
      </w:r>
    </w:p>
    <w:p w:rsidR="008336B7" w:rsidRDefault="008336B7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/>
    <w:p w:rsidR="008336B7" w:rsidRDefault="008336B7">
      <w:pPr>
        <w:tabs>
          <w:tab w:val="left" w:pos="2205"/>
          <w:tab w:val="center" w:pos="4960"/>
        </w:tabs>
        <w:spacing w:before="240" w:after="240"/>
        <w:jc w:val="right"/>
      </w:pPr>
    </w:p>
    <w:p w:rsidR="008336B7" w:rsidRDefault="008336B7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</w:p>
    <w:p w:rsidR="008336B7" w:rsidRDefault="008336B7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</w:pPr>
      <w:r>
        <w:rPr>
          <w:bCs/>
          <w:szCs w:val="28"/>
        </w:rPr>
        <w:t>ПРИЛОЖЕНИЕ №2.1</w:t>
      </w:r>
    </w:p>
    <w:p w:rsidR="008336B7" w:rsidRDefault="008336B7">
      <w:pPr>
        <w:ind w:left="5812"/>
        <w:jc w:val="righ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8336B7" w:rsidRDefault="008336B7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8336B7" w:rsidRDefault="008336B7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8336B7" w:rsidRDefault="008336B7">
      <w:pPr>
        <w:jc w:val="right"/>
        <w:rPr>
          <w:szCs w:val="28"/>
        </w:rPr>
      </w:pPr>
      <w:r>
        <w:rPr>
          <w:szCs w:val="28"/>
        </w:rPr>
        <w:t>Каневского района»  на 2017-2019 года</w:t>
      </w:r>
    </w:p>
    <w:p w:rsidR="008336B7" w:rsidRDefault="008336B7">
      <w:pPr>
        <w:jc w:val="right"/>
        <w:rPr>
          <w:szCs w:val="28"/>
        </w:rPr>
      </w:pPr>
    </w:p>
    <w:p w:rsidR="008336B7" w:rsidRDefault="008336B7" w:rsidP="00C508CF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8336B7" w:rsidRDefault="008336B7">
      <w:pPr>
        <w:jc w:val="center"/>
        <w:rPr>
          <w:szCs w:val="28"/>
        </w:rPr>
      </w:pPr>
      <w:r>
        <w:rPr>
          <w:szCs w:val="28"/>
        </w:rPr>
        <w:t>мероприятий подпрограммы</w:t>
      </w:r>
    </w:p>
    <w:p w:rsidR="008336B7" w:rsidRDefault="008336B7">
      <w:pPr>
        <w:jc w:val="center"/>
        <w:rPr>
          <w:szCs w:val="28"/>
        </w:rPr>
      </w:pPr>
      <w:r>
        <w:rPr>
          <w:szCs w:val="28"/>
        </w:rPr>
        <w:t>"Мероприятия в области коммунального хозяйства "</w:t>
      </w:r>
    </w:p>
    <w:tbl>
      <w:tblPr>
        <w:tblW w:w="9945" w:type="dxa"/>
        <w:tblInd w:w="-76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847"/>
        <w:gridCol w:w="2258"/>
        <w:gridCol w:w="1260"/>
        <w:gridCol w:w="1080"/>
        <w:gridCol w:w="720"/>
        <w:gridCol w:w="720"/>
        <w:gridCol w:w="720"/>
        <w:gridCol w:w="1080"/>
        <w:gridCol w:w="1260"/>
      </w:tblGrid>
      <w:tr w:rsidR="008336B7" w:rsidTr="005C588D">
        <w:trPr>
          <w:cantSplit/>
          <w:trHeight w:val="843"/>
        </w:trPr>
        <w:tc>
          <w:tcPr>
            <w:tcW w:w="847" w:type="dxa"/>
            <w:vMerge w:val="restart"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8336B7" w:rsidTr="005C588D">
        <w:trPr>
          <w:cantSplit/>
          <w:trHeight w:val="337"/>
        </w:trPr>
        <w:tc>
          <w:tcPr>
            <w:tcW w:w="847" w:type="dxa"/>
            <w:vMerge/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</w:pPr>
          </w:p>
        </w:tc>
      </w:tr>
      <w:tr w:rsidR="008336B7" w:rsidTr="00461831">
        <w:trPr>
          <w:trHeight w:val="804"/>
        </w:trPr>
        <w:tc>
          <w:tcPr>
            <w:tcW w:w="847" w:type="dxa"/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Default="008336B7" w:rsidP="005C588D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8336B7" w:rsidRPr="00852187" w:rsidRDefault="008336B7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8336B7" w:rsidTr="005C588D">
        <w:tc>
          <w:tcPr>
            <w:tcW w:w="847" w:type="dxa"/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Pr="009803D7" w:rsidRDefault="008336B7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8336B7" w:rsidRPr="00461831" w:rsidRDefault="008336B7" w:rsidP="00461831">
            <w:pPr>
              <w:pStyle w:val="ConsPlusNonformat"/>
              <w:widowControl/>
              <w:ind w:firstLine="720"/>
              <w:jc w:val="both"/>
              <w:rPr>
                <w:rFonts w:cs="Times New Roman"/>
                <w:sz w:val="24"/>
                <w:szCs w:val="24"/>
              </w:rPr>
            </w:pPr>
            <w:r w:rsidRPr="00461831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мероприятий в области коммунального хозяйства</w:t>
            </w:r>
            <w:r w:rsidRPr="00461831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поселения</w:t>
            </w:r>
          </w:p>
          <w:p w:rsidR="008336B7" w:rsidRDefault="008336B7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8336B7" w:rsidTr="005C588D">
        <w:tc>
          <w:tcPr>
            <w:tcW w:w="847" w:type="dxa"/>
            <w:tcMar>
              <w:left w:w="83" w:type="dxa"/>
            </w:tcMar>
            <w:vAlign w:val="center"/>
          </w:tcPr>
          <w:p w:rsidR="008336B7" w:rsidRDefault="008336B7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8336B7" w:rsidRPr="009803D7" w:rsidRDefault="008336B7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8336B7" w:rsidRPr="00461831" w:rsidRDefault="008336B7" w:rsidP="005C588D">
            <w:pPr>
              <w:snapToGrid w:val="0"/>
              <w:ind w:left="34" w:hanging="34"/>
              <w:jc w:val="center"/>
              <w:rPr>
                <w:sz w:val="24"/>
                <w:szCs w:val="24"/>
              </w:rPr>
            </w:pPr>
            <w:r w:rsidRPr="00461831">
              <w:rPr>
                <w:sz w:val="24"/>
                <w:szCs w:val="24"/>
              </w:rPr>
              <w:t xml:space="preserve">Создание условий для проведения мероприятий в области коммунального хозяйства </w:t>
            </w:r>
            <w:r w:rsidRPr="00461831">
              <w:rPr>
                <w:color w:val="000000"/>
                <w:sz w:val="24"/>
                <w:szCs w:val="24"/>
              </w:rPr>
              <w:t>Привольненского</w:t>
            </w:r>
            <w:r w:rsidRPr="00461831">
              <w:rPr>
                <w:sz w:val="24"/>
                <w:szCs w:val="24"/>
              </w:rPr>
              <w:t xml:space="preserve"> сельского поселения Каневского района </w:t>
            </w:r>
          </w:p>
        </w:tc>
      </w:tr>
      <w:tr w:rsidR="008336B7" w:rsidTr="005C588D">
        <w:tc>
          <w:tcPr>
            <w:tcW w:w="847" w:type="dxa"/>
            <w:vMerge w:val="restart"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8336B7" w:rsidRDefault="008336B7" w:rsidP="005C588D">
            <w:pPr>
              <w:pStyle w:val="a2"/>
            </w:pPr>
            <w:r w:rsidRPr="00C508CF">
              <w:rPr>
                <w:rFonts w:ascii="Times New Roman" w:hAnsi="Times New Roman" w:cs="Times New Roman"/>
                <w:sz w:val="18"/>
                <w:szCs w:val="18"/>
              </w:rPr>
              <w:t>Прочие мероприятия в области коммунального хозяйства</w:t>
            </w:r>
            <w: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272,2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272,2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Default="008336B7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Default="008336B7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Default="008336B7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Default="008336B7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</w:tr>
      <w:tr w:rsidR="008336B7" w:rsidTr="005C588D">
        <w:tc>
          <w:tcPr>
            <w:tcW w:w="847" w:type="dxa"/>
            <w:vMerge w:val="restart"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272,2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1072,2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272,2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C508CF" w:rsidRDefault="008336B7" w:rsidP="00832F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</w:t>
            </w: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Default="008336B7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Default="008336B7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</w:tr>
      <w:tr w:rsidR="008336B7" w:rsidTr="005C588D">
        <w:tc>
          <w:tcPr>
            <w:tcW w:w="847" w:type="dxa"/>
            <w:vMerge/>
            <w:tcMar>
              <w:left w:w="83" w:type="dxa"/>
            </w:tcMar>
          </w:tcPr>
          <w:p w:rsidR="008336B7" w:rsidRDefault="008336B7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226D74" w:rsidRDefault="008336B7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8336B7" w:rsidRPr="006E20E1" w:rsidRDefault="008336B7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8336B7" w:rsidRDefault="008336B7" w:rsidP="005C588D">
            <w:pPr>
              <w:ind w:left="34" w:hanging="34"/>
            </w:pPr>
          </w:p>
        </w:tc>
      </w:tr>
    </w:tbl>
    <w:p w:rsidR="008336B7" w:rsidRDefault="008336B7">
      <w:pPr>
        <w:jc w:val="center"/>
        <w:rPr>
          <w:szCs w:val="28"/>
        </w:rPr>
      </w:pPr>
    </w:p>
    <w:p w:rsidR="008336B7" w:rsidRDefault="008336B7">
      <w:pPr>
        <w:ind w:firstLine="720"/>
        <w:rPr>
          <w:szCs w:val="28"/>
        </w:rPr>
      </w:pPr>
    </w:p>
    <w:p w:rsidR="008336B7" w:rsidRDefault="008336B7" w:rsidP="000C0C4B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8336B7" w:rsidRDefault="008336B7" w:rsidP="000C0C4B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8336B7" w:rsidRDefault="008336B7" w:rsidP="000C0C4B">
      <w:pPr>
        <w:rPr>
          <w:szCs w:val="28"/>
        </w:rPr>
      </w:pPr>
      <w:r>
        <w:rPr>
          <w:szCs w:val="28"/>
        </w:rPr>
        <w:t xml:space="preserve">Каневского района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  <w:t>О.Н.Левченко</w:t>
      </w:r>
    </w:p>
    <w:p w:rsidR="008336B7" w:rsidRDefault="008336B7"/>
    <w:sectPr w:rsidR="008336B7" w:rsidSect="00E37F40">
      <w:pgSz w:w="11906" w:h="16838"/>
      <w:pgMar w:top="1134" w:right="1106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121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EEA4004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1D2"/>
    <w:rsid w:val="000423C1"/>
    <w:rsid w:val="00043065"/>
    <w:rsid w:val="00083843"/>
    <w:rsid w:val="000C0C4B"/>
    <w:rsid w:val="000D2DE3"/>
    <w:rsid w:val="000E68D2"/>
    <w:rsid w:val="000F6633"/>
    <w:rsid w:val="001B0CA6"/>
    <w:rsid w:val="00211044"/>
    <w:rsid w:val="00226D74"/>
    <w:rsid w:val="00232C44"/>
    <w:rsid w:val="002452C6"/>
    <w:rsid w:val="0025132A"/>
    <w:rsid w:val="00263023"/>
    <w:rsid w:val="0028282B"/>
    <w:rsid w:val="002B1075"/>
    <w:rsid w:val="003058B6"/>
    <w:rsid w:val="00397753"/>
    <w:rsid w:val="003C4872"/>
    <w:rsid w:val="00461831"/>
    <w:rsid w:val="0049422D"/>
    <w:rsid w:val="0055482A"/>
    <w:rsid w:val="005C588D"/>
    <w:rsid w:val="005F693C"/>
    <w:rsid w:val="006B06B6"/>
    <w:rsid w:val="006E20E1"/>
    <w:rsid w:val="0070135D"/>
    <w:rsid w:val="007019CB"/>
    <w:rsid w:val="0071294C"/>
    <w:rsid w:val="00776D2E"/>
    <w:rsid w:val="007D5224"/>
    <w:rsid w:val="007D5B35"/>
    <w:rsid w:val="007F0D48"/>
    <w:rsid w:val="00832F98"/>
    <w:rsid w:val="008336B7"/>
    <w:rsid w:val="00851D87"/>
    <w:rsid w:val="00852187"/>
    <w:rsid w:val="00876CAD"/>
    <w:rsid w:val="008B3FAD"/>
    <w:rsid w:val="00907496"/>
    <w:rsid w:val="0092382B"/>
    <w:rsid w:val="00947569"/>
    <w:rsid w:val="009475F6"/>
    <w:rsid w:val="009803D7"/>
    <w:rsid w:val="00987F18"/>
    <w:rsid w:val="0099031B"/>
    <w:rsid w:val="009B15DA"/>
    <w:rsid w:val="00A46000"/>
    <w:rsid w:val="00A6705B"/>
    <w:rsid w:val="00AD582D"/>
    <w:rsid w:val="00AD5AA9"/>
    <w:rsid w:val="00AE44A3"/>
    <w:rsid w:val="00B52BB0"/>
    <w:rsid w:val="00B97C8B"/>
    <w:rsid w:val="00BC01D2"/>
    <w:rsid w:val="00BD09D0"/>
    <w:rsid w:val="00C42332"/>
    <w:rsid w:val="00C46AA5"/>
    <w:rsid w:val="00C508CF"/>
    <w:rsid w:val="00C802DD"/>
    <w:rsid w:val="00C90CEF"/>
    <w:rsid w:val="00D31B3A"/>
    <w:rsid w:val="00D64733"/>
    <w:rsid w:val="00E24ED7"/>
    <w:rsid w:val="00E37F40"/>
    <w:rsid w:val="00E52A1D"/>
    <w:rsid w:val="00E547FB"/>
    <w:rsid w:val="00E7088E"/>
    <w:rsid w:val="00E871DB"/>
    <w:rsid w:val="00E94CDB"/>
    <w:rsid w:val="00E94D15"/>
    <w:rsid w:val="00E9523D"/>
    <w:rsid w:val="00F10CB0"/>
    <w:rsid w:val="00FC6C77"/>
    <w:rsid w:val="00FE2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872"/>
    <w:pPr>
      <w:widowControl w:val="0"/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3C4872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BC01D2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BC01D2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52C6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452C6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452C6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3C4872"/>
    <w:rPr>
      <w:rFonts w:ascii="Arial" w:hAnsi="Arial" w:cs="Arial"/>
      <w:sz w:val="24"/>
      <w:szCs w:val="24"/>
      <w:lang w:eastAsia="zh-CN"/>
    </w:rPr>
  </w:style>
  <w:style w:type="character" w:customStyle="1" w:styleId="a0">
    <w:name w:val="Верхний колонтитул Знак"/>
    <w:basedOn w:val="DefaultParagraphFont"/>
    <w:uiPriority w:val="99"/>
    <w:semiHidden/>
    <w:rsid w:val="003C4872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1">
    <w:name w:val="Нижний колонтитул Знак"/>
    <w:basedOn w:val="DefaultParagraphFont"/>
    <w:uiPriority w:val="99"/>
    <w:semiHidden/>
    <w:rsid w:val="003C4872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BC01D2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BC01D2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452C6"/>
    <w:rPr>
      <w:rFonts w:ascii="Times New Roman" w:hAnsi="Times New Roman"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BC01D2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BC01D2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2452C6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3C4872"/>
    <w:pPr>
      <w:ind w:left="280" w:hanging="280"/>
    </w:pPr>
  </w:style>
  <w:style w:type="paragraph" w:styleId="IndexHeading">
    <w:name w:val="index heading"/>
    <w:basedOn w:val="Normal"/>
    <w:uiPriority w:val="99"/>
    <w:rsid w:val="00BC01D2"/>
    <w:pPr>
      <w:suppressLineNumbers/>
    </w:pPr>
    <w:rPr>
      <w:rFonts w:cs="Mangal"/>
    </w:rPr>
  </w:style>
  <w:style w:type="paragraph" w:customStyle="1" w:styleId="a2">
    <w:name w:val="Прижатый влево"/>
    <w:basedOn w:val="Normal"/>
    <w:uiPriority w:val="99"/>
    <w:rsid w:val="003C4872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3C4872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3C4872"/>
    <w:pPr>
      <w:widowControl w:val="0"/>
      <w:suppressAutoHyphens/>
      <w:spacing w:after="200" w:line="276" w:lineRule="auto"/>
    </w:pPr>
    <w:rPr>
      <w:rFonts w:eastAsia="SimSun"/>
      <w:sz w:val="28"/>
      <w:lang w:eastAsia="zh-CN"/>
    </w:rPr>
  </w:style>
  <w:style w:type="paragraph" w:customStyle="1" w:styleId="a3">
    <w:name w:val="Содержимое таблицы"/>
    <w:basedOn w:val="Normal"/>
    <w:uiPriority w:val="99"/>
    <w:rsid w:val="003C4872"/>
    <w:pPr>
      <w:suppressLineNumbers/>
      <w:jc w:val="left"/>
    </w:pPr>
    <w:rPr>
      <w:rFonts w:eastAsia="Calibri"/>
      <w:sz w:val="24"/>
      <w:szCs w:val="24"/>
    </w:rPr>
  </w:style>
  <w:style w:type="paragraph" w:customStyle="1" w:styleId="a4">
    <w:name w:val="Таблицы (моноширинный)"/>
    <w:basedOn w:val="Normal"/>
    <w:uiPriority w:val="99"/>
    <w:rsid w:val="003C4872"/>
    <w:rPr>
      <w:rFonts w:ascii="Courier New" w:hAnsi="Courier New" w:cs="Courier New"/>
      <w:sz w:val="20"/>
    </w:rPr>
  </w:style>
  <w:style w:type="paragraph" w:customStyle="1" w:styleId="a5">
    <w:name w:val="Нормальный (таблица)"/>
    <w:basedOn w:val="Normal"/>
    <w:uiPriority w:val="99"/>
    <w:rsid w:val="003C4872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3C48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452C6"/>
    <w:rPr>
      <w:rFonts w:ascii="Times New Roma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3C487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452C6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a6">
    <w:name w:val="Блочная цитата"/>
    <w:basedOn w:val="Normal"/>
    <w:uiPriority w:val="99"/>
    <w:rsid w:val="00BC01D2"/>
  </w:style>
  <w:style w:type="paragraph" w:customStyle="1" w:styleId="a7">
    <w:name w:val="Заглавие"/>
    <w:basedOn w:val="a"/>
    <w:uiPriority w:val="99"/>
    <w:rsid w:val="00BC01D2"/>
  </w:style>
  <w:style w:type="paragraph" w:styleId="Subtitle">
    <w:name w:val="Subtitle"/>
    <w:basedOn w:val="a"/>
    <w:link w:val="SubtitleChar"/>
    <w:uiPriority w:val="99"/>
    <w:qFormat/>
    <w:rsid w:val="00BC01D2"/>
  </w:style>
  <w:style w:type="character" w:customStyle="1" w:styleId="SubtitleChar">
    <w:name w:val="Subtitle Char"/>
    <w:basedOn w:val="DefaultParagraphFont"/>
    <w:link w:val="Subtitle"/>
    <w:uiPriority w:val="99"/>
    <w:locked/>
    <w:rsid w:val="002452C6"/>
    <w:rPr>
      <w:rFonts w:ascii="Cambria" w:hAnsi="Cambria" w:cs="Times New Roman"/>
      <w:sz w:val="24"/>
      <w:szCs w:val="24"/>
      <w:lang w:eastAsia="zh-CN"/>
    </w:rPr>
  </w:style>
  <w:style w:type="paragraph" w:customStyle="1" w:styleId="a8">
    <w:name w:val="Заголовок таблицы"/>
    <w:basedOn w:val="a3"/>
    <w:uiPriority w:val="99"/>
    <w:rsid w:val="00BC01D2"/>
  </w:style>
  <w:style w:type="paragraph" w:styleId="DocumentMap">
    <w:name w:val="Document Map"/>
    <w:basedOn w:val="Normal"/>
    <w:link w:val="DocumentMapChar"/>
    <w:uiPriority w:val="99"/>
    <w:semiHidden/>
    <w:rsid w:val="00461831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87F18"/>
    <w:rPr>
      <w:rFonts w:ascii="Times New Roman" w:hAnsi="Times New Roman" w:cs="Times New Roman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14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4</Pages>
  <Words>677</Words>
  <Characters>3863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2018-10-17T11:34:00Z</cp:lastPrinted>
  <dcterms:created xsi:type="dcterms:W3CDTF">2015-11-05T16:36:00Z</dcterms:created>
  <dcterms:modified xsi:type="dcterms:W3CDTF">2018-12-17T11:37:00Z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